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1F6FA" w14:textId="72E73331" w:rsidR="00535962" w:rsidRPr="00F7167E" w:rsidRDefault="00584E2C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2A26B22" wp14:editId="6E8685A2">
                <wp:simplePos x="0" y="0"/>
                <wp:positionH relativeFrom="column">
                  <wp:posOffset>6562725</wp:posOffset>
                </wp:positionH>
                <wp:positionV relativeFrom="paragraph">
                  <wp:posOffset>-571500</wp:posOffset>
                </wp:positionV>
                <wp:extent cx="2396490" cy="701040"/>
                <wp:effectExtent l="0" t="0" r="2286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9649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75486173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09225075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Content>
                                          <w:p w14:paraId="79E74935" w14:textId="24524199" w:rsidR="00840E00" w:rsidRPr="00535962" w:rsidRDefault="00822E3E" w:rsidP="00840E00">
                                            <w:pPr>
                                              <w:jc w:val="center"/>
                                            </w:pPr>
                                            <w:r w:rsidRPr="00822E3E">
                                              <w:rPr>
                                                <w:rStyle w:val="Style2"/>
                                              </w:rPr>
                                              <w:t>CEIZTUR-CCC-CP-202</w:t>
                                            </w:r>
                                            <w:r w:rsidR="00B41149">
                                              <w:rPr>
                                                <w:rStyle w:val="Style2"/>
                                              </w:rPr>
                                              <w:t>6</w:t>
                                            </w:r>
                                            <w:r w:rsidRPr="00822E3E">
                                              <w:rPr>
                                                <w:rStyle w:val="Style2"/>
                                              </w:rPr>
                                              <w:t>-</w:t>
                                            </w:r>
                                            <w:r w:rsidR="001A4359">
                                              <w:rPr>
                                                <w:rStyle w:val="Style2"/>
                                              </w:rPr>
                                              <w:t>00</w:t>
                                            </w:r>
                                            <w:r w:rsidR="00530500">
                                              <w:rPr>
                                                <w:rStyle w:val="Style2"/>
                                              </w:rPr>
                                              <w:t>11</w:t>
                                            </w: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D112BD5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A26B22" id="Group 20" o:spid="_x0000_s1026" style="position:absolute;margin-left:516.75pt;margin-top:-45pt;width:188.7pt;height:55.2pt;z-index:2516561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75486173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909225075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Content>
                                    <w:p w14:paraId="79E74935" w14:textId="24524199" w:rsidR="00840E00" w:rsidRPr="00535962" w:rsidRDefault="00822E3E" w:rsidP="00840E00">
                                      <w:pPr>
                                        <w:jc w:val="center"/>
                                      </w:pPr>
                                      <w:r w:rsidRPr="00822E3E">
                                        <w:rPr>
                                          <w:rStyle w:val="Style2"/>
                                        </w:rPr>
                                        <w:t>CEIZTUR-CCC-CP-202</w:t>
                                      </w:r>
                                      <w:r w:rsidR="00B41149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Pr="00822E3E"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1A4359">
                                        <w:rPr>
                                          <w:rStyle w:val="Style2"/>
                                        </w:rPr>
                                        <w:t>00</w:t>
                                      </w:r>
                                      <w:r w:rsidR="00530500">
                                        <w:rPr>
                                          <w:rStyle w:val="Style2"/>
                                        </w:rPr>
                                        <w:t>11</w:t>
                                      </w: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D112BD5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F4DB2">
        <w:rPr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E513DB" wp14:editId="65CBF193">
                <wp:simplePos x="0" y="0"/>
                <wp:positionH relativeFrom="column">
                  <wp:posOffset>7465695</wp:posOffset>
                </wp:positionH>
                <wp:positionV relativeFrom="paragraph">
                  <wp:posOffset>262890</wp:posOffset>
                </wp:positionV>
                <wp:extent cx="1448435" cy="278130"/>
                <wp:effectExtent l="0" t="0" r="0" b="762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30D115" w14:textId="77777777" w:rsidR="008F4DB2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8F4DB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513DB" id="Cuadro de texto 2" o:spid="_x0000_s1031" type="#_x0000_t202" style="position:absolute;margin-left:587.85pt;margin-top:20.7pt;width:114.05pt;height:2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AAi4w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" filled="f" stroked="f">
                <v:textbox>
                  <w:txbxContent>
                    <w:p w14:paraId="4730D115" w14:textId="77777777" w:rsidR="008F4DB2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8F4DB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1643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5F2BBB5E" wp14:editId="2BC00162">
            <wp:simplePos x="0" y="0"/>
            <wp:positionH relativeFrom="column">
              <wp:posOffset>-371475</wp:posOffset>
            </wp:positionH>
            <wp:positionV relativeFrom="paragraph">
              <wp:posOffset>-206375</wp:posOffset>
            </wp:positionV>
            <wp:extent cx="2095500" cy="257175"/>
            <wp:effectExtent l="0" t="0" r="0" b="9525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001C63A" wp14:editId="5F1E4655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7D0B9D" wp14:editId="03335A7C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E716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D0B9D" id="Text Box 27" o:spid="_x0000_s1032" type="#_x0000_t202" style="position:absolute;margin-left:-29.35pt;margin-top:-40.2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18BE716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381C8753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422EF5B" wp14:editId="2B456BA0">
                <wp:simplePos x="0" y="0"/>
                <wp:positionH relativeFrom="column">
                  <wp:posOffset>2940685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44D7D" w14:textId="77777777" w:rsidR="00BD1643" w:rsidRPr="002E1412" w:rsidRDefault="00000000" w:rsidP="00BD1643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BD1643">
                                  <w:rPr>
                                    <w:rStyle w:val="Style6"/>
                                  </w:rPr>
                                  <w:t>Comité Ejecutor de Infraestructuras de Zonas Turísticas</w:t>
                                </w:r>
                              </w:sdtContent>
                            </w:sdt>
                          </w:p>
                          <w:p w14:paraId="591D9BCF" w14:textId="77777777" w:rsidR="002E1412" w:rsidRPr="002E1412" w:rsidRDefault="002E14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2EF5B" id="Text Box 16" o:spid="_x0000_s1033" type="#_x0000_t202" style="position:absolute;margin-left:231.55pt;margin-top:7.85pt;width:239.2pt;height:2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" stroked="f">
                <v:textbox>
                  <w:txbxContent>
                    <w:p w14:paraId="6D044D7D" w14:textId="77777777" w:rsidR="00BD1643" w:rsidRPr="002E1412" w:rsidRDefault="00000000" w:rsidP="00BD1643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BD1643">
                            <w:rPr>
                              <w:rStyle w:val="Style6"/>
                            </w:rPr>
                            <w:t>Comité Ejecutor de Infraestructuras de Zonas Turísticas</w:t>
                          </w:r>
                        </w:sdtContent>
                      </w:sdt>
                    </w:p>
                    <w:p w14:paraId="591D9BCF" w14:textId="77777777" w:rsidR="002E1412" w:rsidRPr="002E1412" w:rsidRDefault="002E1412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9803EF7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3EA362" wp14:editId="7B0E9A4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75B55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EA362" id="Text Box 18" o:spid="_x0000_s1034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QiCJxP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9975B55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A42628C" wp14:editId="5FCB885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6976C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2628C" id="Text Box 13" o:spid="_x0000_s1035" type="#_x0000_t202" style="position:absolute;margin-left:627.6pt;margin-top:4.5pt;width:89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5D6976C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7FC4BF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4FB3272" w14:textId="77777777" w:rsidR="00A82A6B" w:rsidRDefault="00A82A6B" w:rsidP="007372FF">
      <w:pPr>
        <w:pStyle w:val="Default"/>
        <w:rPr>
          <w:rFonts w:ascii="Arial" w:hAnsi="Arial" w:cs="Arial"/>
          <w:sz w:val="22"/>
          <w:szCs w:val="22"/>
        </w:rPr>
      </w:pPr>
    </w:p>
    <w:p w14:paraId="63CB38F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6548DBC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4CE156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117DB6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A95A691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B49915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0592E37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4EC0A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4040D9B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12ED6401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8222D04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1225C434" w14:textId="77777777" w:rsidR="007372FF" w:rsidRPr="00822E3E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822E3E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DE4B8E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F4956D1" w14:textId="77777777" w:rsidTr="00822B7A">
        <w:trPr>
          <w:trHeight w:val="229"/>
          <w:jc w:val="center"/>
        </w:trPr>
        <w:tc>
          <w:tcPr>
            <w:tcW w:w="0" w:type="auto"/>
          </w:tcPr>
          <w:p w14:paraId="3A23FB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116769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36F08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1B6DA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F820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01195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9E5A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F099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A0B2C4E" w14:textId="77777777" w:rsidTr="00822B7A">
        <w:trPr>
          <w:trHeight w:val="211"/>
          <w:jc w:val="center"/>
        </w:trPr>
        <w:tc>
          <w:tcPr>
            <w:tcW w:w="0" w:type="auto"/>
          </w:tcPr>
          <w:p w14:paraId="7B9467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5CB9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4020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636D6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0DC36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B2911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1852F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D7F5C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E9C1479" w14:textId="77777777" w:rsidTr="00822B7A">
        <w:trPr>
          <w:trHeight w:val="229"/>
          <w:jc w:val="center"/>
        </w:trPr>
        <w:tc>
          <w:tcPr>
            <w:tcW w:w="0" w:type="auto"/>
          </w:tcPr>
          <w:p w14:paraId="29AF81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F7C6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892F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3FB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903BF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D0730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AD9A8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B1423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74C4E" w14:textId="77777777" w:rsidTr="00822B7A">
        <w:trPr>
          <w:trHeight w:val="229"/>
          <w:jc w:val="center"/>
        </w:trPr>
        <w:tc>
          <w:tcPr>
            <w:tcW w:w="0" w:type="auto"/>
          </w:tcPr>
          <w:p w14:paraId="24CA40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E1265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2DB25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320C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035B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E6A9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9F644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7A517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21C12B" w14:textId="77777777" w:rsidTr="00822B7A">
        <w:trPr>
          <w:trHeight w:val="229"/>
          <w:jc w:val="center"/>
        </w:trPr>
        <w:tc>
          <w:tcPr>
            <w:tcW w:w="0" w:type="auto"/>
          </w:tcPr>
          <w:p w14:paraId="388732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5AD88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D5C6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372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7723B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468BB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DFEC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7853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C7AF44D" w14:textId="77777777" w:rsidTr="00822B7A">
        <w:trPr>
          <w:trHeight w:val="229"/>
          <w:jc w:val="center"/>
        </w:trPr>
        <w:tc>
          <w:tcPr>
            <w:tcW w:w="0" w:type="auto"/>
          </w:tcPr>
          <w:p w14:paraId="11FC531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80B9D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0A497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55E04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CCE1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E7B4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02CF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E73F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FABDA2" w14:textId="77777777" w:rsidTr="00822B7A">
        <w:trPr>
          <w:trHeight w:val="229"/>
          <w:jc w:val="center"/>
        </w:trPr>
        <w:tc>
          <w:tcPr>
            <w:tcW w:w="0" w:type="auto"/>
          </w:tcPr>
          <w:p w14:paraId="73FB04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EECD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754DF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E19BA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C09E9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35E6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A495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2FF7A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F5D7649" w14:textId="77777777" w:rsidTr="00822B7A">
        <w:trPr>
          <w:trHeight w:val="211"/>
          <w:jc w:val="center"/>
        </w:trPr>
        <w:tc>
          <w:tcPr>
            <w:tcW w:w="0" w:type="auto"/>
          </w:tcPr>
          <w:p w14:paraId="7749D9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72701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E7D72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AD3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A48DA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7FA8C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E22A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C9731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19105D" w14:textId="77777777" w:rsidTr="00822B7A">
        <w:trPr>
          <w:trHeight w:val="229"/>
          <w:jc w:val="center"/>
        </w:trPr>
        <w:tc>
          <w:tcPr>
            <w:tcW w:w="0" w:type="auto"/>
          </w:tcPr>
          <w:p w14:paraId="7F8FA3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4910A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B5541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0C3C9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20E8C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4146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A49C7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B76C9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1AB9F5" w14:textId="77777777" w:rsidTr="00822B7A">
        <w:trPr>
          <w:trHeight w:val="229"/>
          <w:jc w:val="center"/>
        </w:trPr>
        <w:tc>
          <w:tcPr>
            <w:tcW w:w="0" w:type="auto"/>
          </w:tcPr>
          <w:p w14:paraId="4795B6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5860F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2FA8B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C2D9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E29FF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C374D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9604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63137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15CAE9E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4BA3A93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60A0215C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A2CB9F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0E6EFA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684B9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CBC0A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8B26" w14:textId="77777777" w:rsidR="000063E3" w:rsidRDefault="000063E3" w:rsidP="001007E7">
      <w:pPr>
        <w:spacing w:after="0" w:line="240" w:lineRule="auto"/>
      </w:pPr>
      <w:r>
        <w:separator/>
      </w:r>
    </w:p>
  </w:endnote>
  <w:endnote w:type="continuationSeparator" w:id="0">
    <w:p w14:paraId="335ED266" w14:textId="77777777" w:rsidR="000063E3" w:rsidRDefault="000063E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EBA7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AF3783" wp14:editId="3CF198AC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A42BF1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AF378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3DA42BF1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7AD089" wp14:editId="519EC74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909EE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02C115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B7AD089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D909EE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02C115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72E44FD4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534FA869" wp14:editId="31FCB822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BD767BC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51B36A8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EC999" w14:textId="77777777" w:rsidR="000063E3" w:rsidRDefault="000063E3" w:rsidP="001007E7">
      <w:pPr>
        <w:spacing w:after="0" w:line="240" w:lineRule="auto"/>
      </w:pPr>
      <w:r>
        <w:separator/>
      </w:r>
    </w:p>
  </w:footnote>
  <w:footnote w:type="continuationSeparator" w:id="0">
    <w:p w14:paraId="6EF1FAA6" w14:textId="77777777" w:rsidR="000063E3" w:rsidRDefault="000063E3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8786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063E3"/>
    <w:rsid w:val="0001443A"/>
    <w:rsid w:val="0001679F"/>
    <w:rsid w:val="00034DD9"/>
    <w:rsid w:val="0004058A"/>
    <w:rsid w:val="000606DB"/>
    <w:rsid w:val="00081BF0"/>
    <w:rsid w:val="00090E8D"/>
    <w:rsid w:val="000A165D"/>
    <w:rsid w:val="000A2337"/>
    <w:rsid w:val="000A5DAC"/>
    <w:rsid w:val="000B3B70"/>
    <w:rsid w:val="000E40D9"/>
    <w:rsid w:val="001007E7"/>
    <w:rsid w:val="001020C0"/>
    <w:rsid w:val="001056BD"/>
    <w:rsid w:val="00123B8D"/>
    <w:rsid w:val="001341C6"/>
    <w:rsid w:val="00143798"/>
    <w:rsid w:val="00145DEF"/>
    <w:rsid w:val="001550BB"/>
    <w:rsid w:val="00157600"/>
    <w:rsid w:val="00165A4D"/>
    <w:rsid w:val="00170EC5"/>
    <w:rsid w:val="00191063"/>
    <w:rsid w:val="00191842"/>
    <w:rsid w:val="00194FF2"/>
    <w:rsid w:val="001A4359"/>
    <w:rsid w:val="001C4B51"/>
    <w:rsid w:val="001D46FB"/>
    <w:rsid w:val="001E4A96"/>
    <w:rsid w:val="001F2827"/>
    <w:rsid w:val="001F28CC"/>
    <w:rsid w:val="001F52D9"/>
    <w:rsid w:val="001F73A7"/>
    <w:rsid w:val="00201761"/>
    <w:rsid w:val="00216463"/>
    <w:rsid w:val="002356C0"/>
    <w:rsid w:val="00253DBA"/>
    <w:rsid w:val="0026335F"/>
    <w:rsid w:val="0026416D"/>
    <w:rsid w:val="002655DF"/>
    <w:rsid w:val="00275F2C"/>
    <w:rsid w:val="00284B63"/>
    <w:rsid w:val="002860A4"/>
    <w:rsid w:val="00290D7B"/>
    <w:rsid w:val="00291F73"/>
    <w:rsid w:val="002971F5"/>
    <w:rsid w:val="002A1A3B"/>
    <w:rsid w:val="002C48F6"/>
    <w:rsid w:val="002E1412"/>
    <w:rsid w:val="003022FD"/>
    <w:rsid w:val="00314023"/>
    <w:rsid w:val="0031441A"/>
    <w:rsid w:val="0032409B"/>
    <w:rsid w:val="003447A8"/>
    <w:rsid w:val="00352038"/>
    <w:rsid w:val="003A3A3F"/>
    <w:rsid w:val="003A4C86"/>
    <w:rsid w:val="003A5B31"/>
    <w:rsid w:val="003B38E0"/>
    <w:rsid w:val="003D314E"/>
    <w:rsid w:val="003D4F92"/>
    <w:rsid w:val="003D6AF0"/>
    <w:rsid w:val="003E1623"/>
    <w:rsid w:val="003F0543"/>
    <w:rsid w:val="004217D7"/>
    <w:rsid w:val="0042490F"/>
    <w:rsid w:val="00466B9C"/>
    <w:rsid w:val="00466D24"/>
    <w:rsid w:val="00472B09"/>
    <w:rsid w:val="004762B3"/>
    <w:rsid w:val="004767CC"/>
    <w:rsid w:val="00476DE1"/>
    <w:rsid w:val="004812F0"/>
    <w:rsid w:val="004C4743"/>
    <w:rsid w:val="004E6D53"/>
    <w:rsid w:val="004F2835"/>
    <w:rsid w:val="004F5BA3"/>
    <w:rsid w:val="00530500"/>
    <w:rsid w:val="0053293F"/>
    <w:rsid w:val="00535962"/>
    <w:rsid w:val="00541E97"/>
    <w:rsid w:val="00551CCA"/>
    <w:rsid w:val="0056092D"/>
    <w:rsid w:val="00584E2C"/>
    <w:rsid w:val="005A3229"/>
    <w:rsid w:val="005B442B"/>
    <w:rsid w:val="005B5D3B"/>
    <w:rsid w:val="005F5EEA"/>
    <w:rsid w:val="00602C05"/>
    <w:rsid w:val="0061105E"/>
    <w:rsid w:val="00611A07"/>
    <w:rsid w:val="00612C64"/>
    <w:rsid w:val="00616D72"/>
    <w:rsid w:val="0062592A"/>
    <w:rsid w:val="00633B35"/>
    <w:rsid w:val="006506D0"/>
    <w:rsid w:val="00651E48"/>
    <w:rsid w:val="006709BC"/>
    <w:rsid w:val="006758C0"/>
    <w:rsid w:val="006A3A9E"/>
    <w:rsid w:val="006A43C4"/>
    <w:rsid w:val="006B0848"/>
    <w:rsid w:val="006F5039"/>
    <w:rsid w:val="007120B1"/>
    <w:rsid w:val="0071740E"/>
    <w:rsid w:val="00730CE9"/>
    <w:rsid w:val="007372FF"/>
    <w:rsid w:val="007563D3"/>
    <w:rsid w:val="00770D1E"/>
    <w:rsid w:val="00780880"/>
    <w:rsid w:val="007A05B9"/>
    <w:rsid w:val="007B6F6F"/>
    <w:rsid w:val="007C04C5"/>
    <w:rsid w:val="007D608F"/>
    <w:rsid w:val="007F0A3E"/>
    <w:rsid w:val="00810515"/>
    <w:rsid w:val="00821013"/>
    <w:rsid w:val="00822B7A"/>
    <w:rsid w:val="00822E3E"/>
    <w:rsid w:val="00826371"/>
    <w:rsid w:val="0082734E"/>
    <w:rsid w:val="00830A6F"/>
    <w:rsid w:val="0083342F"/>
    <w:rsid w:val="00840E00"/>
    <w:rsid w:val="008420E8"/>
    <w:rsid w:val="00846654"/>
    <w:rsid w:val="008610EA"/>
    <w:rsid w:val="00864941"/>
    <w:rsid w:val="00886AA6"/>
    <w:rsid w:val="00886D0D"/>
    <w:rsid w:val="00896739"/>
    <w:rsid w:val="00896CDD"/>
    <w:rsid w:val="008A0FBD"/>
    <w:rsid w:val="008A51B9"/>
    <w:rsid w:val="008A68D0"/>
    <w:rsid w:val="008B3AE5"/>
    <w:rsid w:val="008C3BB0"/>
    <w:rsid w:val="008F4DB2"/>
    <w:rsid w:val="00930D95"/>
    <w:rsid w:val="00935C8B"/>
    <w:rsid w:val="00946088"/>
    <w:rsid w:val="0096459C"/>
    <w:rsid w:val="009740A4"/>
    <w:rsid w:val="009915D2"/>
    <w:rsid w:val="00996819"/>
    <w:rsid w:val="009A2AEC"/>
    <w:rsid w:val="009A41E5"/>
    <w:rsid w:val="009F0613"/>
    <w:rsid w:val="00A10E0A"/>
    <w:rsid w:val="00A16099"/>
    <w:rsid w:val="00A27692"/>
    <w:rsid w:val="00A30ED7"/>
    <w:rsid w:val="00A62523"/>
    <w:rsid w:val="00A633CD"/>
    <w:rsid w:val="00A640BD"/>
    <w:rsid w:val="00A6449B"/>
    <w:rsid w:val="00A73BAD"/>
    <w:rsid w:val="00A77598"/>
    <w:rsid w:val="00A82A6B"/>
    <w:rsid w:val="00AA5B06"/>
    <w:rsid w:val="00AB0F33"/>
    <w:rsid w:val="00AB4966"/>
    <w:rsid w:val="00AB5FD9"/>
    <w:rsid w:val="00AC0F95"/>
    <w:rsid w:val="00AD7919"/>
    <w:rsid w:val="00AE0C17"/>
    <w:rsid w:val="00AF0D2F"/>
    <w:rsid w:val="00B110BC"/>
    <w:rsid w:val="00B345B4"/>
    <w:rsid w:val="00B41149"/>
    <w:rsid w:val="00B420BA"/>
    <w:rsid w:val="00B62EEF"/>
    <w:rsid w:val="00B92E27"/>
    <w:rsid w:val="00B94843"/>
    <w:rsid w:val="00B97B51"/>
    <w:rsid w:val="00BC1D0C"/>
    <w:rsid w:val="00BC61BD"/>
    <w:rsid w:val="00BD1643"/>
    <w:rsid w:val="00BE4FB0"/>
    <w:rsid w:val="00C01D6D"/>
    <w:rsid w:val="00C02595"/>
    <w:rsid w:val="00C03308"/>
    <w:rsid w:val="00C32FA1"/>
    <w:rsid w:val="00C3792D"/>
    <w:rsid w:val="00C465F9"/>
    <w:rsid w:val="00C470D0"/>
    <w:rsid w:val="00C55B6F"/>
    <w:rsid w:val="00C60365"/>
    <w:rsid w:val="00C649BB"/>
    <w:rsid w:val="00C66D08"/>
    <w:rsid w:val="00C86AF1"/>
    <w:rsid w:val="00C95ADE"/>
    <w:rsid w:val="00CA4661"/>
    <w:rsid w:val="00CA6C94"/>
    <w:rsid w:val="00CC53FE"/>
    <w:rsid w:val="00CE67A3"/>
    <w:rsid w:val="00CF025B"/>
    <w:rsid w:val="00CF637F"/>
    <w:rsid w:val="00D010A4"/>
    <w:rsid w:val="00D02F5D"/>
    <w:rsid w:val="00D10426"/>
    <w:rsid w:val="00D24FA7"/>
    <w:rsid w:val="00D6102D"/>
    <w:rsid w:val="00D64696"/>
    <w:rsid w:val="00D77BAA"/>
    <w:rsid w:val="00D90D49"/>
    <w:rsid w:val="00DA6BA6"/>
    <w:rsid w:val="00DC2501"/>
    <w:rsid w:val="00DC5D96"/>
    <w:rsid w:val="00DD4F3E"/>
    <w:rsid w:val="00E017C5"/>
    <w:rsid w:val="00E13E55"/>
    <w:rsid w:val="00E15D1D"/>
    <w:rsid w:val="00E40332"/>
    <w:rsid w:val="00E5102E"/>
    <w:rsid w:val="00E638F2"/>
    <w:rsid w:val="00E81276"/>
    <w:rsid w:val="00EA7406"/>
    <w:rsid w:val="00ED39DD"/>
    <w:rsid w:val="00F001A0"/>
    <w:rsid w:val="00F017A4"/>
    <w:rsid w:val="00F04835"/>
    <w:rsid w:val="00F116C5"/>
    <w:rsid w:val="00F167E7"/>
    <w:rsid w:val="00F225BF"/>
    <w:rsid w:val="00F25B99"/>
    <w:rsid w:val="00F3076D"/>
    <w:rsid w:val="00F4086F"/>
    <w:rsid w:val="00F50CCE"/>
    <w:rsid w:val="00F53753"/>
    <w:rsid w:val="00F55FE9"/>
    <w:rsid w:val="00F6758D"/>
    <w:rsid w:val="00F7167E"/>
    <w:rsid w:val="00F7443C"/>
    <w:rsid w:val="00FA5421"/>
    <w:rsid w:val="00FB55C4"/>
    <w:rsid w:val="00FC280C"/>
    <w:rsid w:val="00FC2870"/>
    <w:rsid w:val="00FE35D2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CC3B1A9"/>
  <w15:docId w15:val="{4ECCDAA8-C360-4663-AF04-42042CD2A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A09CD-AE60-4DF7-A3C5-E944AC5EAD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9E9D8-DE39-468B-B504-DAF74D87B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DCAB6-F4A9-4A85-9A57-EAA1108ED830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7615DEC7-0436-42EC-8BBD-E6F695F36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55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86</cp:revision>
  <cp:lastPrinted>2011-03-04T19:05:00Z</cp:lastPrinted>
  <dcterms:created xsi:type="dcterms:W3CDTF">2014-01-02T13:42:00Z</dcterms:created>
  <dcterms:modified xsi:type="dcterms:W3CDTF">2026-04-17T18:51:00Z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